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7031a79" w14:textId="7031a79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4A76EE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76EE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A76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76E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A76EE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A76E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A76E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C396A-0BC8-4879-9974-745C193163CD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Jadranka Lukačić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